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92B" w:rsidRPr="00513FE6" w:rsidRDefault="0089392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2B" w:rsidRPr="00513FE6" w:rsidRDefault="0089392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9392B" w:rsidRPr="00513FE6" w:rsidRDefault="0089392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9392B" w:rsidRPr="00513FE6" w:rsidRDefault="0089392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9392B" w:rsidRDefault="0089392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9392B" w:rsidRPr="00E40E79" w:rsidRDefault="0089392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9392B" w:rsidRPr="00513FE6" w:rsidRDefault="0089392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2914</w:t>
      </w:r>
    </w:p>
    <w:p w:rsidR="0089392B" w:rsidRPr="003C0768" w:rsidRDefault="0089392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9392B" w:rsidRPr="00E40E79" w:rsidRDefault="0089392B" w:rsidP="00B05BA8">
      <w:pPr>
        <w:rPr>
          <w:rFonts w:ascii="Century" w:hAnsi="Century"/>
          <w:sz w:val="18"/>
          <w:szCs w:val="26"/>
          <w:lang w:val="uk-UA"/>
        </w:rPr>
      </w:pPr>
    </w:p>
    <w:p w:rsidR="0089392B" w:rsidRPr="003C0768" w:rsidRDefault="0089392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Іваніцкій Любові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9392B" w:rsidRPr="00E40E79" w:rsidRDefault="0089392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9392B" w:rsidRPr="003C0768" w:rsidRDefault="0089392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Іваніцкій Любові Петрівні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9392B" w:rsidRPr="003C0768" w:rsidRDefault="0089392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9392B" w:rsidRDefault="0089392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Іваніцкій Любові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16,1887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4620989000:10:000:0188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9392B" w:rsidRPr="007C76DF" w:rsidRDefault="0089392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Іваніцкій Любові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9392B" w:rsidRPr="003C0768" w:rsidRDefault="0089392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9392B" w:rsidRPr="003C0768" w:rsidRDefault="0089392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9392B" w:rsidRDefault="0089392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9392B" w:rsidRPr="003C0768" w:rsidRDefault="0089392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9392B" w:rsidRDefault="0089392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9392B" w:rsidSect="0089392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9392B" w:rsidRPr="003C0768" w:rsidRDefault="0089392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9392B" w:rsidRPr="003C0768" w:rsidSect="0089392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9392B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ACA8FA6-9C06-40D6-86D2-C4EEDFBC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2290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